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B13" w:rsidRPr="00C00A7B" w:rsidRDefault="00911B13" w:rsidP="001D6694">
      <w:pPr>
        <w:jc w:val="center"/>
        <w:rPr>
          <w:b/>
          <w:bCs/>
          <w:sz w:val="28"/>
          <w:szCs w:val="28"/>
        </w:rPr>
      </w:pPr>
      <w:r w:rsidRPr="00C00A7B">
        <w:rPr>
          <w:b/>
          <w:bCs/>
          <w:sz w:val="28"/>
          <w:szCs w:val="28"/>
        </w:rPr>
        <w:t>ПЛАН ПРОВЕДЕНИЯ МЕРОПРИЯТИЙ</w:t>
      </w:r>
    </w:p>
    <w:p w:rsidR="00911B13" w:rsidRPr="00C00A7B" w:rsidRDefault="00911B13" w:rsidP="001D6694">
      <w:pPr>
        <w:jc w:val="center"/>
        <w:rPr>
          <w:b/>
          <w:bCs/>
          <w:sz w:val="28"/>
          <w:szCs w:val="28"/>
        </w:rPr>
      </w:pPr>
      <w:r w:rsidRPr="00C00A7B">
        <w:rPr>
          <w:b/>
          <w:bCs/>
          <w:sz w:val="28"/>
          <w:szCs w:val="28"/>
        </w:rPr>
        <w:t>СУББОТА</w:t>
      </w:r>
    </w:p>
    <w:p w:rsidR="00911B13" w:rsidRDefault="00911B13" w:rsidP="001D6694">
      <w:pPr>
        <w:jc w:val="center"/>
        <w:rPr>
          <w:b/>
          <w:bCs/>
          <w:sz w:val="28"/>
          <w:szCs w:val="28"/>
        </w:rPr>
      </w:pPr>
      <w:r w:rsidRPr="009348E1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-е полугодие 20</w:t>
      </w:r>
      <w:r w:rsidRPr="009348E1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2-2013 учебного года</w:t>
      </w:r>
    </w:p>
    <w:p w:rsidR="00911B13" w:rsidRDefault="00911B13" w:rsidP="001D6694">
      <w:pPr>
        <w:rPr>
          <w:b/>
          <w:bCs/>
          <w:sz w:val="28"/>
          <w:szCs w:val="28"/>
        </w:rPr>
      </w:pPr>
    </w:p>
    <w:p w:rsidR="00911B13" w:rsidRDefault="00911B13" w:rsidP="001D669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ЯНВАРЬ</w:t>
      </w:r>
    </w:p>
    <w:p w:rsidR="00911B13" w:rsidRDefault="00911B13" w:rsidP="001D6694">
      <w:pPr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5"/>
        <w:gridCol w:w="4370"/>
        <w:gridCol w:w="3544"/>
        <w:gridCol w:w="4536"/>
      </w:tblGrid>
      <w:tr w:rsidR="00911B13" w:rsidRPr="003C503E">
        <w:tc>
          <w:tcPr>
            <w:tcW w:w="1975" w:type="dxa"/>
          </w:tcPr>
          <w:p w:rsidR="00911B13" w:rsidRPr="003C503E" w:rsidRDefault="00911B13" w:rsidP="00F6670E">
            <w:pPr>
              <w:rPr>
                <w:sz w:val="28"/>
                <w:szCs w:val="28"/>
              </w:rPr>
            </w:pPr>
          </w:p>
        </w:tc>
        <w:tc>
          <w:tcPr>
            <w:tcW w:w="4370" w:type="dxa"/>
          </w:tcPr>
          <w:p w:rsidR="00911B13" w:rsidRPr="003C503E" w:rsidRDefault="00911B13" w:rsidP="00390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544" w:type="dxa"/>
          </w:tcPr>
          <w:p w:rsidR="00911B13" w:rsidRPr="003C503E" w:rsidRDefault="00911B13" w:rsidP="00390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536" w:type="dxa"/>
          </w:tcPr>
          <w:p w:rsidR="00911B13" w:rsidRPr="003C503E" w:rsidRDefault="00911B13" w:rsidP="00390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911B13" w:rsidRPr="003C503E">
        <w:tc>
          <w:tcPr>
            <w:tcW w:w="1975" w:type="dxa"/>
          </w:tcPr>
          <w:p w:rsidR="00911B13" w:rsidRPr="003C503E" w:rsidRDefault="00911B13" w:rsidP="00F667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</w:t>
            </w:r>
            <w:r w:rsidRPr="003C503E">
              <w:rPr>
                <w:sz w:val="28"/>
                <w:szCs w:val="28"/>
              </w:rPr>
              <w:t xml:space="preserve"> – 4 классы</w:t>
            </w:r>
          </w:p>
        </w:tc>
        <w:tc>
          <w:tcPr>
            <w:tcW w:w="4370" w:type="dxa"/>
          </w:tcPr>
          <w:p w:rsidR="00911B13" w:rsidRPr="003C503E" w:rsidRDefault="00911B13" w:rsidP="00D93254">
            <w:pPr>
              <w:rPr>
                <w:sz w:val="28"/>
                <w:szCs w:val="28"/>
              </w:rPr>
            </w:pPr>
            <w:r w:rsidRPr="003C503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«Если хочешь быть здоров, закаляйся» 2-4 кл.(школьный стадион, отв. кл.рук. + физруки)</w:t>
            </w:r>
          </w:p>
        </w:tc>
        <w:tc>
          <w:tcPr>
            <w:tcW w:w="3544" w:type="dxa"/>
          </w:tcPr>
          <w:p w:rsidR="00911B13" w:rsidRDefault="00911B13" w:rsidP="00F667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«Вас вызывает спортландия» </w:t>
            </w:r>
          </w:p>
          <w:p w:rsidR="00911B13" w:rsidRDefault="00911B13" w:rsidP="00F667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 «Б»+2 «А», физруки)</w:t>
            </w:r>
          </w:p>
          <w:p w:rsidR="00911B13" w:rsidRPr="003C503E" w:rsidRDefault="00911B13" w:rsidP="00F6670E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11B13" w:rsidRPr="003C503E" w:rsidRDefault="00911B13" w:rsidP="00F6670E">
            <w:pPr>
              <w:rPr>
                <w:sz w:val="28"/>
                <w:szCs w:val="28"/>
              </w:rPr>
            </w:pPr>
            <w:r w:rsidRPr="003C503E">
              <w:rPr>
                <w:sz w:val="28"/>
                <w:szCs w:val="28"/>
              </w:rPr>
              <w:t>Конкурс рисунков</w:t>
            </w:r>
          </w:p>
          <w:p w:rsidR="00911B13" w:rsidRPr="003C503E" w:rsidRDefault="00911B13" w:rsidP="00F6670E">
            <w:pPr>
              <w:rPr>
                <w:sz w:val="28"/>
                <w:szCs w:val="28"/>
              </w:rPr>
            </w:pPr>
            <w:r w:rsidRPr="003C503E">
              <w:rPr>
                <w:sz w:val="28"/>
                <w:szCs w:val="28"/>
              </w:rPr>
              <w:t>«Зимние забавы»</w:t>
            </w:r>
          </w:p>
          <w:p w:rsidR="00911B13" w:rsidRPr="00367DCA" w:rsidRDefault="00911B13" w:rsidP="003900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(отв.:кл</w:t>
            </w:r>
            <w:r w:rsidRPr="003C503E">
              <w:rPr>
                <w:sz w:val="28"/>
                <w:szCs w:val="28"/>
              </w:rPr>
              <w:t>.рук</w:t>
            </w:r>
            <w:r>
              <w:rPr>
                <w:sz w:val="28"/>
                <w:szCs w:val="28"/>
              </w:rPr>
              <w:t>,</w:t>
            </w:r>
            <w:r w:rsidRPr="00367DCA">
              <w:rPr>
                <w:sz w:val="28"/>
                <w:szCs w:val="28"/>
              </w:rPr>
              <w:t xml:space="preserve"> педагог-организатор </w:t>
            </w:r>
          </w:p>
          <w:p w:rsidR="00911B13" w:rsidRDefault="00911B13" w:rsidP="00390054">
            <w:pPr>
              <w:rPr>
                <w:sz w:val="28"/>
                <w:szCs w:val="28"/>
              </w:rPr>
            </w:pPr>
            <w:r w:rsidRPr="00367DCA">
              <w:rPr>
                <w:sz w:val="28"/>
                <w:szCs w:val="28"/>
              </w:rPr>
              <w:t>Молчанова И.Л.</w:t>
            </w:r>
            <w:r w:rsidRPr="003C503E">
              <w:rPr>
                <w:sz w:val="28"/>
                <w:szCs w:val="28"/>
              </w:rPr>
              <w:t>)</w:t>
            </w:r>
          </w:p>
          <w:p w:rsidR="00911B13" w:rsidRPr="003C503E" w:rsidRDefault="00911B13" w:rsidP="003900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Закрытие недели начальных классов</w:t>
            </w:r>
          </w:p>
        </w:tc>
      </w:tr>
      <w:tr w:rsidR="00911B13" w:rsidRPr="003C503E">
        <w:tc>
          <w:tcPr>
            <w:tcW w:w="1975" w:type="dxa"/>
          </w:tcPr>
          <w:p w:rsidR="00911B13" w:rsidRPr="003C503E" w:rsidRDefault="00911B13" w:rsidP="004F722D">
            <w:pPr>
              <w:rPr>
                <w:sz w:val="28"/>
                <w:szCs w:val="28"/>
              </w:rPr>
            </w:pPr>
            <w:r w:rsidRPr="003C503E">
              <w:rPr>
                <w:sz w:val="28"/>
                <w:szCs w:val="28"/>
              </w:rPr>
              <w:t xml:space="preserve">   5 – </w:t>
            </w:r>
            <w:r>
              <w:rPr>
                <w:sz w:val="28"/>
                <w:szCs w:val="28"/>
              </w:rPr>
              <w:t>7</w:t>
            </w:r>
            <w:r w:rsidRPr="003C503E">
              <w:rPr>
                <w:sz w:val="28"/>
                <w:szCs w:val="28"/>
              </w:rPr>
              <w:t xml:space="preserve"> классы</w:t>
            </w:r>
          </w:p>
        </w:tc>
        <w:tc>
          <w:tcPr>
            <w:tcW w:w="4370" w:type="dxa"/>
          </w:tcPr>
          <w:p w:rsidR="00911B13" w:rsidRDefault="00911B13" w:rsidP="00367D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«Осторожно грипп»</w:t>
            </w:r>
          </w:p>
          <w:p w:rsidR="00911B13" w:rsidRPr="003C503E" w:rsidRDefault="00911B13" w:rsidP="00367D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(мед.раб. школы)</w:t>
            </w:r>
          </w:p>
        </w:tc>
        <w:tc>
          <w:tcPr>
            <w:tcW w:w="3544" w:type="dxa"/>
          </w:tcPr>
          <w:p w:rsidR="00911B13" w:rsidRDefault="00911B13" w:rsidP="00F667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Презентация, викторина</w:t>
            </w:r>
          </w:p>
          <w:p w:rsidR="00911B13" w:rsidRDefault="00911B13" w:rsidP="00F667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«Зимние игры»</w:t>
            </w:r>
          </w:p>
          <w:p w:rsidR="00911B13" w:rsidRDefault="00911B13" w:rsidP="00F667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(Отв. педагог-организатор </w:t>
            </w:r>
          </w:p>
          <w:p w:rsidR="00911B13" w:rsidRDefault="00911B13" w:rsidP="00F667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Молчанова И.Л. , зам. по ВР Кабушева О.И.)</w:t>
            </w:r>
          </w:p>
          <w:p w:rsidR="00911B13" w:rsidRPr="003C503E" w:rsidRDefault="00911B13" w:rsidP="004F72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«Лыжня зовёт»( школьный стадион,</w:t>
            </w:r>
            <w:r w:rsidRPr="003C503E">
              <w:rPr>
                <w:sz w:val="28"/>
                <w:szCs w:val="28"/>
              </w:rPr>
              <w:t xml:space="preserve"> отв. </w:t>
            </w:r>
            <w:r>
              <w:rPr>
                <w:sz w:val="28"/>
                <w:szCs w:val="28"/>
              </w:rPr>
              <w:t>кл</w:t>
            </w:r>
            <w:r w:rsidRPr="003C503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рук+  физруки)</w:t>
            </w:r>
          </w:p>
        </w:tc>
        <w:tc>
          <w:tcPr>
            <w:tcW w:w="4536" w:type="dxa"/>
          </w:tcPr>
          <w:p w:rsidR="00911B13" w:rsidRDefault="00911B13" w:rsidP="003900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«Куда уходит детство или заколдованный мир»</w:t>
            </w:r>
          </w:p>
          <w:p w:rsidR="00911B13" w:rsidRPr="009348E1" w:rsidRDefault="00911B13" w:rsidP="003900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(отв. 6 «В» Штуро А.И.)</w:t>
            </w:r>
          </w:p>
        </w:tc>
      </w:tr>
      <w:tr w:rsidR="00911B13" w:rsidRPr="003C503E">
        <w:tc>
          <w:tcPr>
            <w:tcW w:w="1975" w:type="dxa"/>
          </w:tcPr>
          <w:p w:rsidR="00911B13" w:rsidRPr="003C503E" w:rsidRDefault="00911B13" w:rsidP="00F667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3C503E">
              <w:rPr>
                <w:sz w:val="28"/>
                <w:szCs w:val="28"/>
              </w:rPr>
              <w:t xml:space="preserve"> – 11 классы </w:t>
            </w:r>
          </w:p>
        </w:tc>
        <w:tc>
          <w:tcPr>
            <w:tcW w:w="4370" w:type="dxa"/>
          </w:tcPr>
          <w:p w:rsidR="00911B13" w:rsidRPr="003C503E" w:rsidRDefault="00911B13" w:rsidP="004F722D">
            <w:pPr>
              <w:rPr>
                <w:sz w:val="28"/>
                <w:szCs w:val="28"/>
              </w:rPr>
            </w:pPr>
            <w:r w:rsidRPr="003C503E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Л</w:t>
            </w:r>
            <w:r w:rsidRPr="003C503E">
              <w:rPr>
                <w:sz w:val="28"/>
                <w:szCs w:val="28"/>
              </w:rPr>
              <w:t>ыжня</w:t>
            </w:r>
            <w:r>
              <w:rPr>
                <w:sz w:val="28"/>
                <w:szCs w:val="28"/>
              </w:rPr>
              <w:t xml:space="preserve"> зовёт</w:t>
            </w:r>
            <w:r w:rsidRPr="003C503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  <w:r w:rsidRPr="003C503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школьный стадион,</w:t>
            </w:r>
            <w:r w:rsidRPr="003C503E">
              <w:rPr>
                <w:sz w:val="28"/>
                <w:szCs w:val="28"/>
              </w:rPr>
              <w:t xml:space="preserve"> отв. </w:t>
            </w:r>
            <w:r>
              <w:rPr>
                <w:sz w:val="28"/>
                <w:szCs w:val="28"/>
              </w:rPr>
              <w:t>кл</w:t>
            </w:r>
            <w:r w:rsidRPr="003C503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рук+  физруки</w:t>
            </w:r>
            <w:r w:rsidRPr="003C503E">
              <w:rPr>
                <w:sz w:val="28"/>
                <w:szCs w:val="28"/>
              </w:rPr>
              <w:t>)</w:t>
            </w:r>
          </w:p>
        </w:tc>
        <w:tc>
          <w:tcPr>
            <w:tcW w:w="3544" w:type="dxa"/>
          </w:tcPr>
          <w:p w:rsidR="00911B13" w:rsidRPr="00670415" w:rsidRDefault="00911B13" w:rsidP="00367D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 xml:space="preserve"> </w:t>
            </w: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Конкурс музыкально-танцевальных программ</w:t>
            </w:r>
          </w:p>
          <w:p w:rsidR="00911B13" w:rsidRPr="00367DCA" w:rsidRDefault="00911B13" w:rsidP="00367DCA">
            <w:pPr>
              <w:rPr>
                <w:sz w:val="28"/>
                <w:szCs w:val="28"/>
              </w:rPr>
            </w:pPr>
            <w:r w:rsidRPr="00367DCA">
              <w:rPr>
                <w:sz w:val="28"/>
                <w:szCs w:val="28"/>
              </w:rPr>
              <w:t xml:space="preserve">(отв. педагог-организатор </w:t>
            </w:r>
          </w:p>
          <w:p w:rsidR="00911B13" w:rsidRPr="00670415" w:rsidRDefault="00911B13" w:rsidP="00367D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Молчанова И.Л. )</w:t>
            </w:r>
          </w:p>
          <w:p w:rsidR="00911B13" w:rsidRPr="003C503E" w:rsidRDefault="00911B13" w:rsidP="00F6670E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11B13" w:rsidRPr="003C503E" w:rsidRDefault="00911B13" w:rsidP="00F667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Закрытие профориентационной недели (отв. зам по ВР Кабушева О.И., педагог-психолог Шинкевич Т.В., педагог-социальный Болохова С.В.)</w:t>
            </w:r>
          </w:p>
        </w:tc>
      </w:tr>
    </w:tbl>
    <w:p w:rsidR="00911B13" w:rsidRDefault="00911B13" w:rsidP="001D6694">
      <w:pPr>
        <w:rPr>
          <w:sz w:val="28"/>
          <w:szCs w:val="28"/>
        </w:rPr>
      </w:pPr>
    </w:p>
    <w:p w:rsidR="00911B13" w:rsidRDefault="00911B13" w:rsidP="001D6694">
      <w:pPr>
        <w:rPr>
          <w:sz w:val="28"/>
          <w:szCs w:val="28"/>
        </w:rPr>
      </w:pPr>
    </w:p>
    <w:p w:rsidR="00911B13" w:rsidRDefault="00911B13" w:rsidP="001D6694">
      <w:pPr>
        <w:rPr>
          <w:sz w:val="28"/>
          <w:szCs w:val="28"/>
        </w:rPr>
      </w:pPr>
    </w:p>
    <w:p w:rsidR="00911B13" w:rsidRDefault="00911B13" w:rsidP="001D6694">
      <w:pPr>
        <w:rPr>
          <w:sz w:val="28"/>
          <w:szCs w:val="28"/>
        </w:rPr>
      </w:pPr>
    </w:p>
    <w:p w:rsidR="00911B13" w:rsidRDefault="00911B13" w:rsidP="001D6694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ФЕВРАЛЬ</w:t>
      </w:r>
    </w:p>
    <w:p w:rsidR="00911B13" w:rsidRDefault="00911B13" w:rsidP="001D6694">
      <w:pPr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3354"/>
        <w:gridCol w:w="3402"/>
        <w:gridCol w:w="3402"/>
        <w:gridCol w:w="3402"/>
      </w:tblGrid>
      <w:tr w:rsidR="00911B13" w:rsidRPr="00390054">
        <w:tc>
          <w:tcPr>
            <w:tcW w:w="1101" w:type="dxa"/>
          </w:tcPr>
          <w:p w:rsidR="00911B13" w:rsidRPr="00390054" w:rsidRDefault="00911B13" w:rsidP="00F6670E">
            <w:pPr>
              <w:rPr>
                <w:sz w:val="28"/>
                <w:szCs w:val="28"/>
              </w:rPr>
            </w:pPr>
          </w:p>
        </w:tc>
        <w:tc>
          <w:tcPr>
            <w:tcW w:w="3354" w:type="dxa"/>
          </w:tcPr>
          <w:p w:rsidR="00911B13" w:rsidRPr="00390054" w:rsidRDefault="00911B13" w:rsidP="00390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3402" w:type="dxa"/>
          </w:tcPr>
          <w:p w:rsidR="00911B13" w:rsidRPr="00390054" w:rsidRDefault="00911B13" w:rsidP="00390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3402" w:type="dxa"/>
          </w:tcPr>
          <w:p w:rsidR="00911B13" w:rsidRPr="00390054" w:rsidRDefault="00911B13" w:rsidP="00390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402" w:type="dxa"/>
          </w:tcPr>
          <w:p w:rsidR="00911B13" w:rsidRPr="00390054" w:rsidRDefault="00911B13" w:rsidP="00390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911B13" w:rsidRPr="00390054">
        <w:tc>
          <w:tcPr>
            <w:tcW w:w="1101" w:type="dxa"/>
          </w:tcPr>
          <w:p w:rsidR="00911B13" w:rsidRPr="00390054" w:rsidRDefault="00911B13" w:rsidP="00F6670E">
            <w:pPr>
              <w:rPr>
                <w:sz w:val="28"/>
                <w:szCs w:val="28"/>
              </w:rPr>
            </w:pPr>
            <w:r w:rsidRPr="00390054">
              <w:rPr>
                <w:sz w:val="28"/>
                <w:szCs w:val="28"/>
              </w:rPr>
              <w:t xml:space="preserve">   2 – 4 классы</w:t>
            </w:r>
          </w:p>
        </w:tc>
        <w:tc>
          <w:tcPr>
            <w:tcW w:w="3354" w:type="dxa"/>
          </w:tcPr>
          <w:p w:rsidR="00911B13" w:rsidRPr="00670415" w:rsidRDefault="00911B13" w:rsidP="00F6670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 xml:space="preserve"> «Чистота залог здоровья», «Здоровое питание» (отв. 3 «В» Храмцова С.М.)</w:t>
            </w:r>
          </w:p>
          <w:p w:rsidR="00911B13" w:rsidRPr="00390054" w:rsidRDefault="00911B13" w:rsidP="00F6670E">
            <w:pPr>
              <w:rPr>
                <w:sz w:val="28"/>
                <w:szCs w:val="28"/>
              </w:rPr>
            </w:pPr>
            <w:r w:rsidRPr="00390054">
              <w:rPr>
                <w:sz w:val="32"/>
                <w:szCs w:val="32"/>
              </w:rPr>
              <w:t xml:space="preserve"> </w:t>
            </w:r>
          </w:p>
        </w:tc>
        <w:tc>
          <w:tcPr>
            <w:tcW w:w="3402" w:type="dxa"/>
          </w:tcPr>
          <w:p w:rsidR="00911B13" w:rsidRPr="00390054" w:rsidRDefault="00911B13" w:rsidP="00F6670E">
            <w:pPr>
              <w:rPr>
                <w:sz w:val="28"/>
                <w:szCs w:val="28"/>
              </w:rPr>
            </w:pPr>
            <w:r w:rsidRPr="00390054">
              <w:rPr>
                <w:sz w:val="28"/>
                <w:szCs w:val="28"/>
              </w:rPr>
              <w:t xml:space="preserve">Конкурс валентинок </w:t>
            </w:r>
          </w:p>
          <w:p w:rsidR="00911B13" w:rsidRPr="00390054" w:rsidRDefault="00911B13" w:rsidP="00F6670E">
            <w:pPr>
              <w:rPr>
                <w:sz w:val="28"/>
                <w:szCs w:val="28"/>
              </w:rPr>
            </w:pPr>
            <w:r w:rsidRPr="00390054">
              <w:rPr>
                <w:sz w:val="28"/>
                <w:szCs w:val="28"/>
              </w:rPr>
              <w:t xml:space="preserve">«Моя </w:t>
            </w:r>
            <w:r>
              <w:rPr>
                <w:sz w:val="28"/>
                <w:szCs w:val="28"/>
              </w:rPr>
              <w:t>Беларусь</w:t>
            </w:r>
            <w:r w:rsidRPr="00390054">
              <w:rPr>
                <w:sz w:val="28"/>
                <w:szCs w:val="28"/>
              </w:rPr>
              <w:t>»</w:t>
            </w:r>
          </w:p>
          <w:p w:rsidR="00911B13" w:rsidRPr="00670415" w:rsidRDefault="00911B13" w:rsidP="000D5EB5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(отв. педагог-организатор Молчанова И.Л., кл. руков.)</w:t>
            </w:r>
          </w:p>
        </w:tc>
        <w:tc>
          <w:tcPr>
            <w:tcW w:w="3402" w:type="dxa"/>
          </w:tcPr>
          <w:p w:rsidR="00911B13" w:rsidRPr="00670415" w:rsidRDefault="00911B13" w:rsidP="00F6670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 xml:space="preserve">Спортландия «Вас вызывают, сильные, ловкие, смелые» (сборная команда папы+дети) </w:t>
            </w:r>
          </w:p>
          <w:p w:rsidR="00911B13" w:rsidRPr="00670415" w:rsidRDefault="00911B13" w:rsidP="00F6670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4 «А» Борисова Л.Ю.+4 «Б» Кабуш Г.Л.,физруки</w:t>
            </w:r>
          </w:p>
          <w:p w:rsidR="00911B13" w:rsidRPr="00390054" w:rsidRDefault="00911B13" w:rsidP="00F6670E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911B13" w:rsidRDefault="00911B13" w:rsidP="00C32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«Рыцарский турнир» (2 кл.)</w:t>
            </w:r>
          </w:p>
          <w:p w:rsidR="00911B13" w:rsidRPr="00390054" w:rsidRDefault="00911B13" w:rsidP="00C32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отв. Авдеенко О.Л.</w:t>
            </w:r>
          </w:p>
        </w:tc>
      </w:tr>
      <w:tr w:rsidR="00911B13" w:rsidRPr="00390054">
        <w:trPr>
          <w:trHeight w:val="2512"/>
        </w:trPr>
        <w:tc>
          <w:tcPr>
            <w:tcW w:w="1101" w:type="dxa"/>
          </w:tcPr>
          <w:p w:rsidR="00911B13" w:rsidRPr="00390054" w:rsidRDefault="00911B13" w:rsidP="004F722D">
            <w:pPr>
              <w:rPr>
                <w:sz w:val="28"/>
                <w:szCs w:val="28"/>
              </w:rPr>
            </w:pPr>
            <w:r w:rsidRPr="00390054">
              <w:rPr>
                <w:sz w:val="28"/>
                <w:szCs w:val="28"/>
              </w:rPr>
              <w:t xml:space="preserve">   5 – </w:t>
            </w:r>
            <w:r>
              <w:rPr>
                <w:sz w:val="28"/>
                <w:szCs w:val="28"/>
              </w:rPr>
              <w:t>7</w:t>
            </w:r>
            <w:r w:rsidRPr="00390054">
              <w:rPr>
                <w:sz w:val="28"/>
                <w:szCs w:val="28"/>
              </w:rPr>
              <w:t xml:space="preserve"> классы</w:t>
            </w:r>
          </w:p>
        </w:tc>
        <w:tc>
          <w:tcPr>
            <w:tcW w:w="3354" w:type="dxa"/>
          </w:tcPr>
          <w:p w:rsidR="00911B13" w:rsidRPr="00670415" w:rsidRDefault="00911B13" w:rsidP="00F6670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Викторина «Нет - вредным привычкам»</w:t>
            </w:r>
          </w:p>
          <w:p w:rsidR="00911B13" w:rsidRPr="00670415" w:rsidRDefault="00911B13" w:rsidP="00645FD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(отв. педагог-организатор Молчанова И.Л., кл. руков.)</w:t>
            </w:r>
          </w:p>
        </w:tc>
        <w:tc>
          <w:tcPr>
            <w:tcW w:w="3402" w:type="dxa"/>
          </w:tcPr>
          <w:p w:rsidR="00911B13" w:rsidRPr="00390054" w:rsidRDefault="00911B13" w:rsidP="00F6670E">
            <w:pPr>
              <w:rPr>
                <w:sz w:val="28"/>
                <w:szCs w:val="28"/>
              </w:rPr>
            </w:pPr>
            <w:r w:rsidRPr="00390054">
              <w:rPr>
                <w:sz w:val="28"/>
                <w:szCs w:val="28"/>
              </w:rPr>
              <w:t xml:space="preserve">Конкурс валентинок </w:t>
            </w:r>
          </w:p>
          <w:p w:rsidR="00911B13" w:rsidRDefault="00911B13" w:rsidP="004F722D">
            <w:pPr>
              <w:rPr>
                <w:sz w:val="28"/>
                <w:szCs w:val="28"/>
              </w:rPr>
            </w:pPr>
            <w:r w:rsidRPr="00390054">
              <w:rPr>
                <w:sz w:val="28"/>
                <w:szCs w:val="28"/>
              </w:rPr>
              <w:t xml:space="preserve">«Моя </w:t>
            </w:r>
            <w:r>
              <w:rPr>
                <w:sz w:val="28"/>
                <w:szCs w:val="28"/>
              </w:rPr>
              <w:t>Беларусь</w:t>
            </w:r>
            <w:r w:rsidRPr="00390054">
              <w:rPr>
                <w:sz w:val="28"/>
                <w:szCs w:val="28"/>
              </w:rPr>
              <w:t>»</w:t>
            </w:r>
          </w:p>
          <w:p w:rsidR="00911B13" w:rsidRDefault="00911B13" w:rsidP="004F72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(отв. кл. рук., + Деревяшко Н.Е.,Старовойтова И.В.)</w:t>
            </w:r>
          </w:p>
          <w:p w:rsidR="00911B13" w:rsidRPr="00390054" w:rsidRDefault="00911B13" w:rsidP="004F722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911B13" w:rsidRDefault="00911B13" w:rsidP="00BD43E8">
            <w:pPr>
              <w:rPr>
                <w:sz w:val="28"/>
                <w:szCs w:val="28"/>
              </w:rPr>
            </w:pPr>
            <w:r w:rsidRPr="0039005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Урок мужества «Афганистан наша боль» (отв. педагог-организатор Молчанова И.Л.+7 «Б» Степурко В.А.)</w:t>
            </w:r>
          </w:p>
          <w:p w:rsidR="00911B13" w:rsidRPr="00390054" w:rsidRDefault="00911B13" w:rsidP="00BD43E8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911B13" w:rsidRPr="00390054" w:rsidRDefault="00911B13" w:rsidP="00E430C3">
            <w:pPr>
              <w:rPr>
                <w:sz w:val="28"/>
                <w:szCs w:val="28"/>
              </w:rPr>
            </w:pPr>
            <w:r w:rsidRPr="00390054">
              <w:rPr>
                <w:sz w:val="28"/>
                <w:szCs w:val="28"/>
              </w:rPr>
              <w:t xml:space="preserve"> «Рыцарский турнир»  (отв.</w:t>
            </w:r>
            <w:r>
              <w:rPr>
                <w:sz w:val="28"/>
                <w:szCs w:val="28"/>
              </w:rPr>
              <w:t>5 «В» Снапкова В.А.</w:t>
            </w:r>
            <w:r w:rsidRPr="00390054">
              <w:rPr>
                <w:sz w:val="28"/>
                <w:szCs w:val="28"/>
              </w:rPr>
              <w:t>)</w:t>
            </w:r>
          </w:p>
        </w:tc>
      </w:tr>
      <w:tr w:rsidR="00911B13" w:rsidRPr="00390054">
        <w:trPr>
          <w:trHeight w:val="70"/>
        </w:trPr>
        <w:tc>
          <w:tcPr>
            <w:tcW w:w="1101" w:type="dxa"/>
          </w:tcPr>
          <w:p w:rsidR="00911B13" w:rsidRPr="00390054" w:rsidRDefault="00911B13" w:rsidP="004F722D">
            <w:pPr>
              <w:rPr>
                <w:sz w:val="28"/>
                <w:szCs w:val="28"/>
              </w:rPr>
            </w:pPr>
            <w:r w:rsidRPr="00390054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8</w:t>
            </w:r>
            <w:r w:rsidRPr="00390054">
              <w:rPr>
                <w:sz w:val="28"/>
                <w:szCs w:val="28"/>
              </w:rPr>
              <w:t xml:space="preserve"> – 11 классы </w:t>
            </w:r>
          </w:p>
        </w:tc>
        <w:tc>
          <w:tcPr>
            <w:tcW w:w="3354" w:type="dxa"/>
          </w:tcPr>
          <w:p w:rsidR="00911B13" w:rsidRPr="00390054" w:rsidRDefault="00911B13" w:rsidP="00F6670E">
            <w:pPr>
              <w:rPr>
                <w:sz w:val="28"/>
                <w:szCs w:val="28"/>
              </w:rPr>
            </w:pPr>
            <w:r w:rsidRPr="00390054">
              <w:rPr>
                <w:sz w:val="28"/>
                <w:szCs w:val="28"/>
              </w:rPr>
              <w:t>Вечер встречи с выпускниками</w:t>
            </w:r>
            <w:r>
              <w:rPr>
                <w:sz w:val="28"/>
                <w:szCs w:val="28"/>
              </w:rPr>
              <w:t xml:space="preserve"> (отв. И.И. Быкова, О.И. Кабушева, И.Л. Молчанова ,  кл. рук. 11 «А», 11 «Б»)</w:t>
            </w:r>
          </w:p>
        </w:tc>
        <w:tc>
          <w:tcPr>
            <w:tcW w:w="3402" w:type="dxa"/>
          </w:tcPr>
          <w:p w:rsidR="00911B13" w:rsidRDefault="00911B13" w:rsidP="004F722D">
            <w:pPr>
              <w:rPr>
                <w:sz w:val="28"/>
                <w:szCs w:val="28"/>
              </w:rPr>
            </w:pPr>
            <w:r w:rsidRPr="00390054">
              <w:rPr>
                <w:sz w:val="28"/>
                <w:szCs w:val="28"/>
              </w:rPr>
              <w:t xml:space="preserve">Конкурс валентинок «Моя </w:t>
            </w:r>
            <w:r>
              <w:rPr>
                <w:sz w:val="28"/>
                <w:szCs w:val="28"/>
              </w:rPr>
              <w:t>Беларусь</w:t>
            </w:r>
            <w:r w:rsidRPr="00390054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(отв. кл. рук., + Деревяшко Н.Е.,Старовойтова И.В.)</w:t>
            </w:r>
          </w:p>
          <w:p w:rsidR="00911B13" w:rsidRPr="00390054" w:rsidRDefault="00911B13" w:rsidP="00F667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Соревнования по баскетболу (отв. кл. рук.+физруки)</w:t>
            </w:r>
          </w:p>
          <w:p w:rsidR="00911B13" w:rsidRPr="00390054" w:rsidRDefault="00911B13" w:rsidP="00F6670E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911B13" w:rsidRPr="00390054" w:rsidRDefault="00911B13" w:rsidP="00F6670E">
            <w:pPr>
              <w:rPr>
                <w:sz w:val="28"/>
                <w:szCs w:val="28"/>
              </w:rPr>
            </w:pPr>
            <w:r w:rsidRPr="00390054">
              <w:rPr>
                <w:sz w:val="28"/>
                <w:szCs w:val="28"/>
              </w:rPr>
              <w:t>Спортивные соревнования «Силачи»</w:t>
            </w:r>
            <w:r>
              <w:rPr>
                <w:sz w:val="28"/>
                <w:szCs w:val="28"/>
              </w:rPr>
              <w:t xml:space="preserve"> (отв. кл. рук.+физруки)</w:t>
            </w:r>
          </w:p>
          <w:p w:rsidR="00911B13" w:rsidRPr="00390054" w:rsidRDefault="00911B13" w:rsidP="00F6670E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911B13" w:rsidRDefault="00911B13" w:rsidP="00E430C3">
            <w:pPr>
              <w:rPr>
                <w:sz w:val="28"/>
                <w:szCs w:val="28"/>
              </w:rPr>
            </w:pPr>
            <w:r w:rsidRPr="00390054">
              <w:rPr>
                <w:sz w:val="28"/>
                <w:szCs w:val="28"/>
              </w:rPr>
              <w:t xml:space="preserve">Устный журнал </w:t>
            </w:r>
            <w:r>
              <w:rPr>
                <w:sz w:val="28"/>
                <w:szCs w:val="28"/>
              </w:rPr>
              <w:t>«Есть такая профессия Родину защищать»</w:t>
            </w:r>
          </w:p>
          <w:p w:rsidR="00911B13" w:rsidRPr="00390054" w:rsidRDefault="00911B13" w:rsidP="00E430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(10 «Б» Горбачевская В.П.)</w:t>
            </w:r>
          </w:p>
        </w:tc>
      </w:tr>
      <w:tr w:rsidR="00911B13" w:rsidRPr="00390054">
        <w:trPr>
          <w:trHeight w:val="70"/>
        </w:trPr>
        <w:tc>
          <w:tcPr>
            <w:tcW w:w="14661" w:type="dxa"/>
            <w:gridSpan w:val="5"/>
          </w:tcPr>
          <w:p w:rsidR="00911B13" w:rsidRPr="00390054" w:rsidRDefault="00911B13" w:rsidP="00E430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«Мастера декоративно-прикладного искусства Деревяшко Н.Е»</w:t>
            </w:r>
          </w:p>
        </w:tc>
      </w:tr>
    </w:tbl>
    <w:p w:rsidR="00911B13" w:rsidRDefault="00911B13" w:rsidP="001D6694">
      <w:pPr>
        <w:jc w:val="center"/>
        <w:rPr>
          <w:b/>
          <w:bCs/>
          <w:sz w:val="32"/>
          <w:szCs w:val="32"/>
        </w:rPr>
      </w:pPr>
    </w:p>
    <w:p w:rsidR="00911B13" w:rsidRDefault="00911B13" w:rsidP="001D6694">
      <w:pPr>
        <w:jc w:val="center"/>
        <w:rPr>
          <w:b/>
          <w:bCs/>
          <w:sz w:val="32"/>
          <w:szCs w:val="32"/>
        </w:rPr>
      </w:pPr>
    </w:p>
    <w:p w:rsidR="00911B13" w:rsidRDefault="00911B13" w:rsidP="001D6694">
      <w:pPr>
        <w:jc w:val="center"/>
        <w:rPr>
          <w:b/>
          <w:bCs/>
          <w:sz w:val="32"/>
          <w:szCs w:val="32"/>
        </w:rPr>
      </w:pPr>
    </w:p>
    <w:p w:rsidR="00911B13" w:rsidRPr="009C3392" w:rsidRDefault="00911B13" w:rsidP="009C3392">
      <w:pPr>
        <w:jc w:val="center"/>
        <w:rPr>
          <w:b/>
          <w:bCs/>
          <w:sz w:val="32"/>
          <w:szCs w:val="32"/>
        </w:rPr>
      </w:pPr>
      <w:r w:rsidRPr="00E4560E">
        <w:rPr>
          <w:b/>
          <w:bCs/>
          <w:sz w:val="32"/>
          <w:szCs w:val="32"/>
        </w:rPr>
        <w:t>МАРТ</w:t>
      </w:r>
    </w:p>
    <w:tbl>
      <w:tblPr>
        <w:tblpPr w:leftFromText="180" w:rightFromText="180" w:vertAnchor="text" w:horzAnchor="margin" w:tblpXSpec="center" w:tblpY="226"/>
        <w:tblW w:w="15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76"/>
        <w:gridCol w:w="3402"/>
        <w:gridCol w:w="3402"/>
        <w:gridCol w:w="3402"/>
        <w:gridCol w:w="3402"/>
      </w:tblGrid>
      <w:tr w:rsidR="00911B13" w:rsidRPr="003C503E">
        <w:tc>
          <w:tcPr>
            <w:tcW w:w="2076" w:type="dxa"/>
          </w:tcPr>
          <w:p w:rsidR="00911B13" w:rsidRPr="003C503E" w:rsidRDefault="00911B13" w:rsidP="00AB5BE1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911B13" w:rsidRPr="003C503E" w:rsidRDefault="00911B13" w:rsidP="00AB5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3402" w:type="dxa"/>
          </w:tcPr>
          <w:p w:rsidR="00911B13" w:rsidRPr="003C503E" w:rsidRDefault="00911B13" w:rsidP="00AB5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3402" w:type="dxa"/>
          </w:tcPr>
          <w:p w:rsidR="00911B13" w:rsidRPr="003C503E" w:rsidRDefault="00911B13" w:rsidP="00AB5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         </w:t>
            </w:r>
          </w:p>
        </w:tc>
        <w:tc>
          <w:tcPr>
            <w:tcW w:w="3402" w:type="dxa"/>
          </w:tcPr>
          <w:p w:rsidR="00911B13" w:rsidRDefault="00911B13" w:rsidP="00AB5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911B13" w:rsidRPr="003C503E">
        <w:tc>
          <w:tcPr>
            <w:tcW w:w="2076" w:type="dxa"/>
          </w:tcPr>
          <w:p w:rsidR="00911B13" w:rsidRPr="003C503E" w:rsidRDefault="00911B13" w:rsidP="00AB5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</w:t>
            </w:r>
            <w:r w:rsidRPr="003C503E">
              <w:rPr>
                <w:sz w:val="28"/>
                <w:szCs w:val="28"/>
              </w:rPr>
              <w:t xml:space="preserve"> – 4 классы</w:t>
            </w:r>
          </w:p>
        </w:tc>
        <w:tc>
          <w:tcPr>
            <w:tcW w:w="3402" w:type="dxa"/>
          </w:tcPr>
          <w:p w:rsidR="00911B13" w:rsidRPr="003C503E" w:rsidRDefault="00911B13" w:rsidP="00AB5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Поздравительная программа «И нет милее этих глаз» (отв. 4 «В» Минкевич Н.Г.)</w:t>
            </w:r>
          </w:p>
        </w:tc>
        <w:tc>
          <w:tcPr>
            <w:tcW w:w="3402" w:type="dxa"/>
          </w:tcPr>
          <w:p w:rsidR="00911B13" w:rsidRDefault="00911B13" w:rsidP="00AB5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B686F">
              <w:rPr>
                <w:sz w:val="28"/>
                <w:szCs w:val="28"/>
              </w:rPr>
              <w:t xml:space="preserve">Весёлые старты </w:t>
            </w:r>
          </w:p>
          <w:p w:rsidR="00911B13" w:rsidRDefault="00911B13" w:rsidP="00AB5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(отв. 3 «А» Мохначёва Г.И.,3«Б» Боброва Л.А., физруки)</w:t>
            </w:r>
          </w:p>
          <w:p w:rsidR="00911B13" w:rsidRPr="003C503E" w:rsidRDefault="00911B13" w:rsidP="00AB5BE1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911B13" w:rsidRDefault="00911B13" w:rsidP="00AB5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Родительский день</w:t>
            </w:r>
          </w:p>
          <w:p w:rsidR="00911B13" w:rsidRDefault="00911B13" w:rsidP="00AB5BE1">
            <w:pPr>
              <w:rPr>
                <w:sz w:val="28"/>
                <w:szCs w:val="28"/>
              </w:rPr>
            </w:pPr>
            <w:r w:rsidRPr="003C503E">
              <w:rPr>
                <w:sz w:val="28"/>
                <w:szCs w:val="28"/>
              </w:rPr>
              <w:t>Игра-путешествие «За здоровьем»</w:t>
            </w:r>
            <w:r>
              <w:rPr>
                <w:sz w:val="28"/>
                <w:szCs w:val="28"/>
              </w:rPr>
              <w:t xml:space="preserve"> </w:t>
            </w:r>
          </w:p>
          <w:p w:rsidR="00911B13" w:rsidRPr="003C503E" w:rsidRDefault="00911B13" w:rsidP="00AB5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(отв.3 «Г» Данько Р.В.)</w:t>
            </w:r>
          </w:p>
          <w:p w:rsidR="00911B13" w:rsidRPr="003C503E" w:rsidRDefault="00911B13" w:rsidP="00AB5BE1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911B13" w:rsidRDefault="00911B13" w:rsidP="00AB5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детская ЦРБ «Чудеса для детей из ненужных вещей»</w:t>
            </w:r>
          </w:p>
          <w:p w:rsidR="00911B13" w:rsidRDefault="00911B13" w:rsidP="00AB5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(отв. кл. руков.)</w:t>
            </w:r>
          </w:p>
        </w:tc>
      </w:tr>
      <w:tr w:rsidR="00911B13" w:rsidRPr="003C503E">
        <w:tc>
          <w:tcPr>
            <w:tcW w:w="2076" w:type="dxa"/>
          </w:tcPr>
          <w:p w:rsidR="00911B13" w:rsidRPr="003C503E" w:rsidRDefault="00911B13" w:rsidP="00AB5BE1">
            <w:pPr>
              <w:rPr>
                <w:sz w:val="28"/>
                <w:szCs w:val="28"/>
              </w:rPr>
            </w:pPr>
            <w:r w:rsidRPr="003C503E">
              <w:rPr>
                <w:sz w:val="28"/>
                <w:szCs w:val="28"/>
              </w:rPr>
              <w:t xml:space="preserve">   5 – </w:t>
            </w:r>
            <w:r>
              <w:rPr>
                <w:sz w:val="28"/>
                <w:szCs w:val="28"/>
              </w:rPr>
              <w:t>7</w:t>
            </w:r>
            <w:r w:rsidRPr="003C503E">
              <w:rPr>
                <w:sz w:val="28"/>
                <w:szCs w:val="28"/>
              </w:rPr>
              <w:t xml:space="preserve"> классы</w:t>
            </w:r>
          </w:p>
        </w:tc>
        <w:tc>
          <w:tcPr>
            <w:tcW w:w="3402" w:type="dxa"/>
          </w:tcPr>
          <w:p w:rsidR="00911B13" w:rsidRPr="003C503E" w:rsidRDefault="00911B13" w:rsidP="00AB5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Поздравительная программа «Мамы всякие нужны, мамы всякие важны»  (отв.6 «А» Шлык В.В.)</w:t>
            </w:r>
          </w:p>
        </w:tc>
        <w:tc>
          <w:tcPr>
            <w:tcW w:w="3402" w:type="dxa"/>
          </w:tcPr>
          <w:p w:rsidR="00911B13" w:rsidRPr="00670415" w:rsidRDefault="00911B13" w:rsidP="00AB5BE1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Акция «Мы - граждане своей страны»</w:t>
            </w:r>
          </w:p>
          <w:p w:rsidR="00911B13" w:rsidRPr="00670415" w:rsidRDefault="00911B13" w:rsidP="00351404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 xml:space="preserve"> (-Конкурс листовок </w:t>
            </w:r>
          </w:p>
          <w:p w:rsidR="00911B13" w:rsidRPr="00670415" w:rsidRDefault="00911B13" w:rsidP="00AB5BE1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« Я и МЫ»</w:t>
            </w:r>
          </w:p>
          <w:p w:rsidR="00911B13" w:rsidRPr="00670415" w:rsidRDefault="00911B13" w:rsidP="00AB5BE1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-Конкурс стихов о Родине»)</w:t>
            </w:r>
          </w:p>
          <w:p w:rsidR="00911B13" w:rsidRPr="00670415" w:rsidRDefault="00911B13" w:rsidP="00AB5BE1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(отв. кл. рук., педагог-организатор Молчанова И.Л.)</w:t>
            </w:r>
          </w:p>
          <w:p w:rsidR="00911B13" w:rsidRPr="003C503E" w:rsidRDefault="00911B13" w:rsidP="00AB5BE1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911B13" w:rsidRDefault="00911B13" w:rsidP="00AB5BE1">
            <w:pPr>
              <w:rPr>
                <w:sz w:val="28"/>
                <w:szCs w:val="28"/>
              </w:rPr>
            </w:pPr>
            <w:r w:rsidRPr="0098690B">
              <w:rPr>
                <w:sz w:val="28"/>
                <w:szCs w:val="28"/>
              </w:rPr>
              <w:t>«Веселая эстафета»</w:t>
            </w:r>
          </w:p>
          <w:p w:rsidR="00911B13" w:rsidRPr="00E4560E" w:rsidRDefault="00911B13" w:rsidP="00AB5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(отв. кл. рук, физруки)</w:t>
            </w:r>
          </w:p>
        </w:tc>
        <w:tc>
          <w:tcPr>
            <w:tcW w:w="3402" w:type="dxa"/>
          </w:tcPr>
          <w:p w:rsidR="00911B13" w:rsidRDefault="00911B13" w:rsidP="00AB5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гостях у школьного театра «На театральных подмостках»</w:t>
            </w:r>
          </w:p>
          <w:p w:rsidR="00911B13" w:rsidRDefault="00911B13" w:rsidP="00AB5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(отв. педагог-организатор</w:t>
            </w:r>
          </w:p>
          <w:p w:rsidR="00911B13" w:rsidRPr="00E4560E" w:rsidRDefault="00911B13" w:rsidP="00AB5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Молчанова И.Л.)</w:t>
            </w:r>
          </w:p>
        </w:tc>
      </w:tr>
      <w:tr w:rsidR="00911B13" w:rsidRPr="003C503E">
        <w:tc>
          <w:tcPr>
            <w:tcW w:w="2076" w:type="dxa"/>
          </w:tcPr>
          <w:p w:rsidR="00911B13" w:rsidRPr="003C503E" w:rsidRDefault="00911B13" w:rsidP="00AB5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3C503E">
              <w:rPr>
                <w:sz w:val="28"/>
                <w:szCs w:val="28"/>
              </w:rPr>
              <w:t xml:space="preserve"> – 11 классы </w:t>
            </w:r>
          </w:p>
        </w:tc>
        <w:tc>
          <w:tcPr>
            <w:tcW w:w="3402" w:type="dxa"/>
          </w:tcPr>
          <w:p w:rsidR="00911B13" w:rsidRDefault="00911B13" w:rsidP="00AB5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«Знакомые незнакомки»</w:t>
            </w:r>
          </w:p>
          <w:p w:rsidR="00911B13" w:rsidRDefault="00911B13" w:rsidP="00AB5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(отв. 9 «А» Малец А.И.,   9 «Б» Кускова О.Л.)</w:t>
            </w:r>
          </w:p>
          <w:p w:rsidR="00911B13" w:rsidRDefault="00911B13" w:rsidP="00AB5BE1">
            <w:pPr>
              <w:rPr>
                <w:sz w:val="28"/>
                <w:szCs w:val="28"/>
              </w:rPr>
            </w:pPr>
            <w:r w:rsidRPr="008B686F">
              <w:rPr>
                <w:sz w:val="28"/>
                <w:szCs w:val="28"/>
              </w:rPr>
              <w:t>Соревнования по баскетболу</w:t>
            </w:r>
            <w:r>
              <w:rPr>
                <w:sz w:val="28"/>
                <w:szCs w:val="28"/>
              </w:rPr>
              <w:t>.</w:t>
            </w:r>
            <w:r w:rsidRPr="008B686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(отв.Кл. рук.+физруки)</w:t>
            </w:r>
          </w:p>
          <w:p w:rsidR="00911B13" w:rsidRPr="00A354C0" w:rsidRDefault="00911B13" w:rsidP="00AB5BE1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911B13" w:rsidRPr="003C503E" w:rsidRDefault="00911B13" w:rsidP="009C33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Лекторий «Кого можно считать любимым человеком?» (отв. педагог-социальный С.В.Болохова)</w:t>
            </w:r>
          </w:p>
        </w:tc>
        <w:tc>
          <w:tcPr>
            <w:tcW w:w="3402" w:type="dxa"/>
          </w:tcPr>
          <w:p w:rsidR="00911B13" w:rsidRDefault="00911B13" w:rsidP="00AB5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«Этикет. Этика. Эстетика»</w:t>
            </w:r>
          </w:p>
          <w:p w:rsidR="00911B13" w:rsidRPr="003C503E" w:rsidRDefault="00911B13" w:rsidP="00AB5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(отв. 10 «А" Борисенко С.В.)</w:t>
            </w:r>
          </w:p>
        </w:tc>
        <w:tc>
          <w:tcPr>
            <w:tcW w:w="3402" w:type="dxa"/>
          </w:tcPr>
          <w:p w:rsidR="00911B13" w:rsidRPr="008D3406" w:rsidRDefault="00911B13" w:rsidP="00AB5BE1">
            <w:pPr>
              <w:rPr>
                <w:sz w:val="28"/>
                <w:szCs w:val="28"/>
              </w:rPr>
            </w:pPr>
            <w:r w:rsidRPr="00E4560E">
              <w:rPr>
                <w:sz w:val="28"/>
                <w:szCs w:val="28"/>
              </w:rPr>
              <w:t>Практикум общения «Вижу, понимаю другого человека</w:t>
            </w:r>
            <w:r>
              <w:rPr>
                <w:sz w:val="28"/>
                <w:szCs w:val="28"/>
              </w:rPr>
              <w:t>» (отв. Шинкевич Т.В.)</w:t>
            </w:r>
          </w:p>
        </w:tc>
      </w:tr>
      <w:tr w:rsidR="00911B13" w:rsidRPr="003C503E">
        <w:tc>
          <w:tcPr>
            <w:tcW w:w="15684" w:type="dxa"/>
            <w:gridSpan w:val="5"/>
          </w:tcPr>
          <w:p w:rsidR="00911B13" w:rsidRPr="009C3392" w:rsidRDefault="00911B13" w:rsidP="009C3392">
            <w:pPr>
              <w:rPr>
                <w:sz w:val="28"/>
                <w:szCs w:val="28"/>
              </w:rPr>
            </w:pPr>
            <w:r w:rsidRPr="0071145F">
              <w:rPr>
                <w:sz w:val="28"/>
                <w:szCs w:val="28"/>
              </w:rPr>
              <w:t>Выставки</w:t>
            </w:r>
            <w:r w:rsidRPr="009C3392">
              <w:rPr>
                <w:sz w:val="28"/>
                <w:szCs w:val="28"/>
              </w:rPr>
              <w:t xml:space="preserve"> «Дорога к беде»</w:t>
            </w:r>
          </w:p>
          <w:p w:rsidR="00911B13" w:rsidRPr="0071145F" w:rsidRDefault="00911B13" w:rsidP="00AB5BE1">
            <w:pPr>
              <w:rPr>
                <w:sz w:val="28"/>
                <w:szCs w:val="28"/>
              </w:rPr>
            </w:pPr>
            <w:r w:rsidRPr="009C3392">
              <w:rPr>
                <w:sz w:val="28"/>
                <w:szCs w:val="28"/>
              </w:rPr>
              <w:t>«Чудеса для детей из ненужных вещей»</w:t>
            </w:r>
          </w:p>
        </w:tc>
      </w:tr>
    </w:tbl>
    <w:p w:rsidR="00911B13" w:rsidRDefault="00911B13" w:rsidP="001D6694">
      <w:pPr>
        <w:rPr>
          <w:sz w:val="28"/>
          <w:szCs w:val="28"/>
        </w:rPr>
      </w:pPr>
    </w:p>
    <w:p w:rsidR="00911B13" w:rsidRDefault="00911B13" w:rsidP="001D6694">
      <w:pPr>
        <w:rPr>
          <w:sz w:val="28"/>
          <w:szCs w:val="28"/>
        </w:rPr>
        <w:sectPr w:rsidR="00911B13" w:rsidSect="009348E1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911B13" w:rsidRDefault="00911B13" w:rsidP="001D6694">
      <w:pPr>
        <w:jc w:val="center"/>
        <w:rPr>
          <w:b/>
          <w:bCs/>
          <w:sz w:val="36"/>
          <w:szCs w:val="36"/>
        </w:rPr>
      </w:pPr>
      <w:r w:rsidRPr="008B686F">
        <w:rPr>
          <w:b/>
          <w:bCs/>
          <w:sz w:val="36"/>
          <w:szCs w:val="36"/>
        </w:rPr>
        <w:t>Апрель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68"/>
        <w:gridCol w:w="4246"/>
        <w:gridCol w:w="2841"/>
        <w:gridCol w:w="3402"/>
        <w:gridCol w:w="2629"/>
      </w:tblGrid>
      <w:tr w:rsidR="00911B13">
        <w:tc>
          <w:tcPr>
            <w:tcW w:w="1668" w:type="dxa"/>
          </w:tcPr>
          <w:p w:rsidR="00911B13" w:rsidRPr="00670415" w:rsidRDefault="00911B13" w:rsidP="0067041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246" w:type="dxa"/>
          </w:tcPr>
          <w:p w:rsidR="00911B13" w:rsidRPr="00670415" w:rsidRDefault="00911B13" w:rsidP="00670415">
            <w:pPr>
              <w:jc w:val="center"/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>06</w:t>
            </w:r>
          </w:p>
        </w:tc>
        <w:tc>
          <w:tcPr>
            <w:tcW w:w="2841" w:type="dxa"/>
          </w:tcPr>
          <w:p w:rsidR="00911B13" w:rsidRPr="00670415" w:rsidRDefault="00911B13" w:rsidP="00670415">
            <w:pPr>
              <w:jc w:val="center"/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>13</w:t>
            </w:r>
          </w:p>
        </w:tc>
        <w:tc>
          <w:tcPr>
            <w:tcW w:w="3402" w:type="dxa"/>
          </w:tcPr>
          <w:p w:rsidR="00911B13" w:rsidRPr="00670415" w:rsidRDefault="00911B13" w:rsidP="00670415">
            <w:pPr>
              <w:jc w:val="center"/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>20</w:t>
            </w:r>
          </w:p>
        </w:tc>
        <w:tc>
          <w:tcPr>
            <w:tcW w:w="2629" w:type="dxa"/>
          </w:tcPr>
          <w:p w:rsidR="00911B13" w:rsidRPr="00670415" w:rsidRDefault="00911B13" w:rsidP="00670415">
            <w:pPr>
              <w:jc w:val="center"/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>27</w:t>
            </w:r>
          </w:p>
        </w:tc>
      </w:tr>
      <w:tr w:rsidR="00911B13">
        <w:tc>
          <w:tcPr>
            <w:tcW w:w="1668" w:type="dxa"/>
          </w:tcPr>
          <w:p w:rsidR="00911B13" w:rsidRPr="00670415" w:rsidRDefault="00911B13" w:rsidP="00670415">
            <w:pPr>
              <w:jc w:val="center"/>
              <w:rPr>
                <w:b/>
                <w:bCs/>
                <w:sz w:val="36"/>
                <w:szCs w:val="36"/>
              </w:rPr>
            </w:pPr>
            <w:r w:rsidRPr="00670415">
              <w:rPr>
                <w:sz w:val="28"/>
                <w:szCs w:val="28"/>
              </w:rPr>
              <w:t>2 – 4 классы</w:t>
            </w:r>
          </w:p>
        </w:tc>
        <w:tc>
          <w:tcPr>
            <w:tcW w:w="4246" w:type="dxa"/>
          </w:tcPr>
          <w:p w:rsidR="00911B13" w:rsidRPr="00670415" w:rsidRDefault="00911B13" w:rsidP="0071145F">
            <w:pPr>
              <w:rPr>
                <w:sz w:val="36"/>
                <w:szCs w:val="36"/>
              </w:rPr>
            </w:pPr>
            <w:r w:rsidRPr="00670415">
              <w:rPr>
                <w:sz w:val="28"/>
                <w:szCs w:val="28"/>
              </w:rPr>
              <w:t>«Азбука бережливости» утренник в детс. библиотеке (отв. кл. рук.)</w:t>
            </w:r>
          </w:p>
        </w:tc>
        <w:tc>
          <w:tcPr>
            <w:tcW w:w="2841" w:type="dxa"/>
          </w:tcPr>
          <w:p w:rsidR="00911B13" w:rsidRPr="00670415" w:rsidRDefault="00911B13" w:rsidP="00F6670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Конкурс рисунков «Земля – наш общий дом»(к всемирному Дню земли). (отв. кл. рук.,педагог-организатор Молчанова И.Л.).</w:t>
            </w:r>
          </w:p>
          <w:p w:rsidR="00911B13" w:rsidRPr="00670415" w:rsidRDefault="00911B13" w:rsidP="0067041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02" w:type="dxa"/>
          </w:tcPr>
          <w:p w:rsidR="00911B13" w:rsidRPr="00670415" w:rsidRDefault="00911B13" w:rsidP="00F6670E">
            <w:pPr>
              <w:rPr>
                <w:sz w:val="28"/>
                <w:szCs w:val="28"/>
              </w:rPr>
            </w:pPr>
            <w:r w:rsidRPr="00670415">
              <w:rPr>
                <w:sz w:val="36"/>
                <w:szCs w:val="36"/>
              </w:rPr>
              <w:t xml:space="preserve"> </w:t>
            </w:r>
            <w:r w:rsidRPr="00670415">
              <w:rPr>
                <w:sz w:val="28"/>
                <w:szCs w:val="28"/>
              </w:rPr>
              <w:t xml:space="preserve"> Экологический марафон «Берегите землю, берегите!» </w:t>
            </w:r>
          </w:p>
          <w:p w:rsidR="00911B13" w:rsidRPr="00670415" w:rsidRDefault="00911B13" w:rsidP="003D74E2">
            <w:pPr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>(отв. Капылова О.В., киндалёва Р.А., Авдеенко О.Л.)</w:t>
            </w:r>
          </w:p>
          <w:p w:rsidR="00911B13" w:rsidRPr="00670415" w:rsidRDefault="00911B13" w:rsidP="00F6670E">
            <w:pPr>
              <w:rPr>
                <w:sz w:val="36"/>
                <w:szCs w:val="36"/>
              </w:rPr>
            </w:pPr>
          </w:p>
        </w:tc>
        <w:tc>
          <w:tcPr>
            <w:tcW w:w="2629" w:type="dxa"/>
          </w:tcPr>
          <w:p w:rsidR="00911B13" w:rsidRPr="00670415" w:rsidRDefault="00911B13" w:rsidP="00ED3045">
            <w:pPr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 xml:space="preserve">Весёлые старты </w:t>
            </w:r>
          </w:p>
          <w:p w:rsidR="00911B13" w:rsidRPr="00670415" w:rsidRDefault="00911B13" w:rsidP="003D74E2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(отв. кл. рук.,физруки)</w:t>
            </w:r>
          </w:p>
        </w:tc>
      </w:tr>
      <w:tr w:rsidR="00911B13">
        <w:trPr>
          <w:trHeight w:val="1853"/>
        </w:trPr>
        <w:tc>
          <w:tcPr>
            <w:tcW w:w="1668" w:type="dxa"/>
          </w:tcPr>
          <w:p w:rsidR="00911B13" w:rsidRPr="00670415" w:rsidRDefault="00911B13" w:rsidP="00670415">
            <w:pPr>
              <w:jc w:val="center"/>
              <w:rPr>
                <w:b/>
                <w:bCs/>
                <w:sz w:val="36"/>
                <w:szCs w:val="36"/>
              </w:rPr>
            </w:pPr>
            <w:r w:rsidRPr="00670415">
              <w:rPr>
                <w:sz w:val="28"/>
                <w:szCs w:val="28"/>
              </w:rPr>
              <w:t>5 – 7 классы</w:t>
            </w:r>
          </w:p>
        </w:tc>
        <w:tc>
          <w:tcPr>
            <w:tcW w:w="4246" w:type="dxa"/>
          </w:tcPr>
          <w:p w:rsidR="00911B13" w:rsidRPr="00670415" w:rsidRDefault="00911B13" w:rsidP="00F6670E">
            <w:pPr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>«Сказания о Днепре»</w:t>
            </w:r>
          </w:p>
          <w:p w:rsidR="00911B13" w:rsidRPr="00670415" w:rsidRDefault="00911B13" w:rsidP="00F6670E">
            <w:pPr>
              <w:rPr>
                <w:b/>
                <w:bCs/>
                <w:sz w:val="36"/>
                <w:szCs w:val="36"/>
              </w:rPr>
            </w:pPr>
            <w:r w:rsidRPr="00670415">
              <w:rPr>
                <w:sz w:val="28"/>
                <w:szCs w:val="28"/>
              </w:rPr>
              <w:t>(отв. 6 «Б» Старовойтова И.В.)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:rsidR="00911B13" w:rsidRPr="00670415" w:rsidRDefault="00911B13" w:rsidP="00670415">
            <w:pPr>
              <w:jc w:val="center"/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>«Через тернии к звездам»</w:t>
            </w:r>
          </w:p>
          <w:p w:rsidR="00911B13" w:rsidRPr="00670415" w:rsidRDefault="00911B13" w:rsidP="00670415">
            <w:pPr>
              <w:jc w:val="center"/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>(отв. 7 «В» Кузьмичева В.А.)</w:t>
            </w:r>
          </w:p>
          <w:p w:rsidR="00911B13" w:rsidRPr="00670415" w:rsidRDefault="00911B13" w:rsidP="00670415">
            <w:pPr>
              <w:jc w:val="center"/>
              <w:rPr>
                <w:sz w:val="28"/>
                <w:szCs w:val="28"/>
              </w:rPr>
            </w:pPr>
          </w:p>
          <w:p w:rsidR="00911B13" w:rsidRPr="00670415" w:rsidRDefault="00911B13" w:rsidP="00670415">
            <w:pPr>
              <w:jc w:val="center"/>
              <w:rPr>
                <w:sz w:val="28"/>
                <w:szCs w:val="28"/>
              </w:rPr>
            </w:pPr>
          </w:p>
          <w:p w:rsidR="00911B13" w:rsidRPr="00670415" w:rsidRDefault="00911B13" w:rsidP="0067041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02" w:type="dxa"/>
          </w:tcPr>
          <w:p w:rsidR="00911B13" w:rsidRPr="00670415" w:rsidRDefault="00911B13" w:rsidP="003D74E2">
            <w:pPr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>«Прошу прощения, Земля»   (отв. зам по ВР Кабушева О.И., педагог-организатор Молчанова И.Л.)</w:t>
            </w:r>
          </w:p>
        </w:tc>
        <w:tc>
          <w:tcPr>
            <w:tcW w:w="2629" w:type="dxa"/>
          </w:tcPr>
          <w:p w:rsidR="00911B13" w:rsidRPr="00670415" w:rsidRDefault="00911B13" w:rsidP="003D74E2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«Экология и Мы»</w:t>
            </w:r>
          </w:p>
          <w:p w:rsidR="00911B13" w:rsidRPr="00670415" w:rsidRDefault="00911B13" w:rsidP="003D74E2">
            <w:pPr>
              <w:pStyle w:val="NoSpacing"/>
              <w:rPr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(отв.5 «Б» Четверенько И.П.)</w:t>
            </w:r>
          </w:p>
        </w:tc>
      </w:tr>
      <w:tr w:rsidR="00911B13">
        <w:tc>
          <w:tcPr>
            <w:tcW w:w="1668" w:type="dxa"/>
          </w:tcPr>
          <w:p w:rsidR="00911B13" w:rsidRPr="00670415" w:rsidRDefault="00911B13" w:rsidP="00670415">
            <w:pPr>
              <w:jc w:val="center"/>
              <w:rPr>
                <w:b/>
                <w:bCs/>
                <w:sz w:val="36"/>
                <w:szCs w:val="36"/>
              </w:rPr>
            </w:pPr>
            <w:r w:rsidRPr="00670415">
              <w:rPr>
                <w:sz w:val="28"/>
                <w:szCs w:val="28"/>
              </w:rPr>
              <w:t>8 – 11 классы</w:t>
            </w:r>
          </w:p>
        </w:tc>
        <w:tc>
          <w:tcPr>
            <w:tcW w:w="4246" w:type="dxa"/>
          </w:tcPr>
          <w:p w:rsidR="00911B13" w:rsidRPr="00670415" w:rsidRDefault="00911B13" w:rsidP="00F6670E">
            <w:pPr>
              <w:rPr>
                <w:b/>
                <w:bCs/>
                <w:sz w:val="36"/>
                <w:szCs w:val="36"/>
              </w:rPr>
            </w:pPr>
            <w:r w:rsidRPr="00670415">
              <w:rPr>
                <w:sz w:val="28"/>
                <w:szCs w:val="28"/>
              </w:rPr>
              <w:t>«Школа – территория здоровья» (отв.физруки, кл. рук.)</w:t>
            </w:r>
          </w:p>
        </w:tc>
        <w:tc>
          <w:tcPr>
            <w:tcW w:w="2841" w:type="dxa"/>
            <w:tcBorders>
              <w:top w:val="single" w:sz="4" w:space="0" w:color="auto"/>
              <w:bottom w:val="single" w:sz="4" w:space="0" w:color="auto"/>
            </w:tcBorders>
          </w:tcPr>
          <w:p w:rsidR="00911B13" w:rsidRPr="00670415" w:rsidRDefault="00911B13" w:rsidP="00670415">
            <w:pPr>
              <w:jc w:val="center"/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 xml:space="preserve">«Фестиваль моды» </w:t>
            </w:r>
          </w:p>
          <w:p w:rsidR="00911B13" w:rsidRPr="00670415" w:rsidRDefault="00911B13" w:rsidP="00670415">
            <w:pPr>
              <w:jc w:val="center"/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>(отв. 8 «А» Чемурако О.Г., 8 «Б» Барановская М.А.)</w:t>
            </w:r>
          </w:p>
        </w:tc>
        <w:tc>
          <w:tcPr>
            <w:tcW w:w="3402" w:type="dxa"/>
          </w:tcPr>
          <w:p w:rsidR="00911B13" w:rsidRPr="00670415" w:rsidRDefault="00911B13" w:rsidP="00F6670E">
            <w:pPr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>Круглый стол «Права Молодежи в Беларуси» (отв. 8 «В» Хонякова Е.В»</w:t>
            </w:r>
          </w:p>
        </w:tc>
        <w:tc>
          <w:tcPr>
            <w:tcW w:w="2629" w:type="dxa"/>
          </w:tcPr>
          <w:p w:rsidR="00911B13" w:rsidRPr="00670415" w:rsidRDefault="00911B13" w:rsidP="003D74E2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«Чернобыль: вчера, сегодня, завтра» кинолектории в РДК</w:t>
            </w:r>
          </w:p>
        </w:tc>
      </w:tr>
      <w:tr w:rsidR="00911B13">
        <w:tc>
          <w:tcPr>
            <w:tcW w:w="14786" w:type="dxa"/>
            <w:gridSpan w:val="5"/>
          </w:tcPr>
          <w:p w:rsidR="00911B13" w:rsidRPr="00670415" w:rsidRDefault="00911B13" w:rsidP="003D74E2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Выставки : «Царство фантазии»,</w:t>
            </w:r>
          </w:p>
          <w:p w:rsidR="00911B13" w:rsidRPr="00670415" w:rsidRDefault="00911B13" w:rsidP="003D74E2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К Дню единения России и Беларуси.</w:t>
            </w:r>
          </w:p>
        </w:tc>
      </w:tr>
    </w:tbl>
    <w:p w:rsidR="00911B13" w:rsidRDefault="00911B13" w:rsidP="001D6694">
      <w:pPr>
        <w:rPr>
          <w:b/>
          <w:bCs/>
          <w:sz w:val="40"/>
          <w:szCs w:val="40"/>
        </w:rPr>
      </w:pPr>
    </w:p>
    <w:p w:rsidR="00911B13" w:rsidRDefault="00911B13" w:rsidP="001D6694">
      <w:pPr>
        <w:jc w:val="center"/>
        <w:rPr>
          <w:b/>
          <w:bCs/>
          <w:sz w:val="40"/>
          <w:szCs w:val="40"/>
        </w:rPr>
      </w:pPr>
    </w:p>
    <w:p w:rsidR="00911B13" w:rsidRDefault="00911B13" w:rsidP="001D6694">
      <w:pPr>
        <w:jc w:val="center"/>
        <w:rPr>
          <w:b/>
          <w:bCs/>
          <w:sz w:val="40"/>
          <w:szCs w:val="40"/>
        </w:rPr>
      </w:pPr>
    </w:p>
    <w:p w:rsidR="00911B13" w:rsidRDefault="00911B13" w:rsidP="001D6694">
      <w:pPr>
        <w:jc w:val="center"/>
        <w:rPr>
          <w:b/>
          <w:bCs/>
          <w:sz w:val="40"/>
          <w:szCs w:val="40"/>
        </w:rPr>
      </w:pPr>
    </w:p>
    <w:p w:rsidR="00911B13" w:rsidRDefault="00911B13" w:rsidP="001D6694">
      <w:pPr>
        <w:jc w:val="center"/>
        <w:rPr>
          <w:b/>
          <w:bCs/>
          <w:sz w:val="40"/>
          <w:szCs w:val="40"/>
        </w:rPr>
      </w:pPr>
    </w:p>
    <w:p w:rsidR="00911B13" w:rsidRPr="00FB7695" w:rsidRDefault="00911B13" w:rsidP="001D6694">
      <w:pPr>
        <w:jc w:val="center"/>
        <w:rPr>
          <w:b/>
          <w:bCs/>
          <w:sz w:val="40"/>
          <w:szCs w:val="40"/>
        </w:rPr>
      </w:pPr>
      <w:r w:rsidRPr="00FB7695">
        <w:rPr>
          <w:b/>
          <w:bCs/>
          <w:sz w:val="40"/>
          <w:szCs w:val="40"/>
        </w:rPr>
        <w:t>Май</w:t>
      </w:r>
    </w:p>
    <w:p w:rsidR="00911B13" w:rsidRDefault="00911B13" w:rsidP="001D6694">
      <w:pPr>
        <w:jc w:val="center"/>
        <w:rPr>
          <w:b/>
          <w:bCs/>
          <w:sz w:val="36"/>
          <w:szCs w:val="3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7"/>
        <w:gridCol w:w="2957"/>
        <w:gridCol w:w="2957"/>
        <w:gridCol w:w="2957"/>
        <w:gridCol w:w="2958"/>
      </w:tblGrid>
      <w:tr w:rsidR="00911B13">
        <w:tc>
          <w:tcPr>
            <w:tcW w:w="2957" w:type="dxa"/>
          </w:tcPr>
          <w:p w:rsidR="00911B13" w:rsidRPr="00670415" w:rsidRDefault="00911B13" w:rsidP="0067041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957" w:type="dxa"/>
          </w:tcPr>
          <w:p w:rsidR="00911B13" w:rsidRPr="00670415" w:rsidRDefault="00911B13" w:rsidP="00670415">
            <w:pPr>
              <w:jc w:val="center"/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>04</w:t>
            </w:r>
          </w:p>
        </w:tc>
        <w:tc>
          <w:tcPr>
            <w:tcW w:w="2957" w:type="dxa"/>
          </w:tcPr>
          <w:p w:rsidR="00911B13" w:rsidRPr="00670415" w:rsidRDefault="00911B13" w:rsidP="00670415">
            <w:pPr>
              <w:jc w:val="center"/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>11</w:t>
            </w:r>
          </w:p>
        </w:tc>
        <w:tc>
          <w:tcPr>
            <w:tcW w:w="2957" w:type="dxa"/>
          </w:tcPr>
          <w:p w:rsidR="00911B13" w:rsidRPr="00670415" w:rsidRDefault="00911B13" w:rsidP="00670415">
            <w:pPr>
              <w:jc w:val="center"/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>18</w:t>
            </w:r>
          </w:p>
        </w:tc>
        <w:tc>
          <w:tcPr>
            <w:tcW w:w="2958" w:type="dxa"/>
          </w:tcPr>
          <w:p w:rsidR="00911B13" w:rsidRPr="00670415" w:rsidRDefault="00911B13" w:rsidP="00670415">
            <w:pPr>
              <w:jc w:val="center"/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>25</w:t>
            </w:r>
          </w:p>
        </w:tc>
      </w:tr>
      <w:tr w:rsidR="00911B13">
        <w:tc>
          <w:tcPr>
            <w:tcW w:w="2957" w:type="dxa"/>
          </w:tcPr>
          <w:p w:rsidR="00911B13" w:rsidRPr="00670415" w:rsidRDefault="00911B13" w:rsidP="00F6670E">
            <w:pPr>
              <w:rPr>
                <w:b/>
                <w:bCs/>
                <w:sz w:val="36"/>
                <w:szCs w:val="36"/>
              </w:rPr>
            </w:pPr>
            <w:r w:rsidRPr="00670415">
              <w:rPr>
                <w:sz w:val="28"/>
                <w:szCs w:val="28"/>
              </w:rPr>
              <w:t>2 – 4 классы</w:t>
            </w:r>
          </w:p>
        </w:tc>
        <w:tc>
          <w:tcPr>
            <w:tcW w:w="2957" w:type="dxa"/>
          </w:tcPr>
          <w:p w:rsidR="00911B13" w:rsidRPr="00670415" w:rsidRDefault="00911B13" w:rsidP="00F6670E">
            <w:pPr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>День здоровья</w:t>
            </w:r>
          </w:p>
          <w:p w:rsidR="00911B13" w:rsidRPr="00670415" w:rsidRDefault="00911B13" w:rsidP="00F6670E">
            <w:pPr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>«Семья и здоровье».</w:t>
            </w:r>
          </w:p>
          <w:p w:rsidR="00911B13" w:rsidRPr="00670415" w:rsidRDefault="00911B13" w:rsidP="00F6670E">
            <w:pPr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>(отв. учителя физкультуры и кл. рук.)</w:t>
            </w:r>
          </w:p>
        </w:tc>
        <w:tc>
          <w:tcPr>
            <w:tcW w:w="2957" w:type="dxa"/>
          </w:tcPr>
          <w:p w:rsidR="00911B13" w:rsidRPr="00670415" w:rsidRDefault="00911B13" w:rsidP="00F6670E">
            <w:pPr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>Спортивно-туристическая эстафета. (отв. кл. рук.)</w:t>
            </w:r>
          </w:p>
        </w:tc>
        <w:tc>
          <w:tcPr>
            <w:tcW w:w="2957" w:type="dxa"/>
          </w:tcPr>
          <w:p w:rsidR="00911B13" w:rsidRPr="00670415" w:rsidRDefault="00911B13" w:rsidP="00F6670E">
            <w:pPr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>Праздник «Прощай начальная школа»</w:t>
            </w:r>
          </w:p>
          <w:p w:rsidR="00911B13" w:rsidRPr="00670415" w:rsidRDefault="00911B13" w:rsidP="0099631E">
            <w:pPr>
              <w:rPr>
                <w:sz w:val="36"/>
                <w:szCs w:val="36"/>
              </w:rPr>
            </w:pPr>
            <w:r w:rsidRPr="00670415">
              <w:rPr>
                <w:sz w:val="28"/>
                <w:szCs w:val="28"/>
              </w:rPr>
              <w:t>(отв. Берёзкина, Яковлева Н.В., Кирик Е.В.)</w:t>
            </w:r>
          </w:p>
        </w:tc>
        <w:tc>
          <w:tcPr>
            <w:tcW w:w="2958" w:type="dxa"/>
          </w:tcPr>
          <w:p w:rsidR="00911B13" w:rsidRPr="00670415" w:rsidRDefault="00911B13" w:rsidP="00F6670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Трудовой десант.</w:t>
            </w:r>
          </w:p>
          <w:p w:rsidR="00911B13" w:rsidRPr="00670415" w:rsidRDefault="00911B13" w:rsidP="00F6670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(отв. классные руководители.).</w:t>
            </w:r>
          </w:p>
          <w:p w:rsidR="00911B13" w:rsidRPr="00670415" w:rsidRDefault="00911B13" w:rsidP="00F6670E">
            <w:pPr>
              <w:rPr>
                <w:sz w:val="36"/>
                <w:szCs w:val="36"/>
              </w:rPr>
            </w:pPr>
          </w:p>
        </w:tc>
      </w:tr>
      <w:tr w:rsidR="00911B13">
        <w:tc>
          <w:tcPr>
            <w:tcW w:w="2957" w:type="dxa"/>
          </w:tcPr>
          <w:p w:rsidR="00911B13" w:rsidRPr="00670415" w:rsidRDefault="00911B13" w:rsidP="00ED3045">
            <w:pPr>
              <w:rPr>
                <w:b/>
                <w:bCs/>
                <w:sz w:val="36"/>
                <w:szCs w:val="36"/>
              </w:rPr>
            </w:pPr>
            <w:r w:rsidRPr="00670415">
              <w:rPr>
                <w:sz w:val="28"/>
                <w:szCs w:val="28"/>
              </w:rPr>
              <w:t>5 – 7классы</w:t>
            </w:r>
          </w:p>
        </w:tc>
        <w:tc>
          <w:tcPr>
            <w:tcW w:w="2957" w:type="dxa"/>
          </w:tcPr>
          <w:p w:rsidR="00911B13" w:rsidRPr="00670415" w:rsidRDefault="00911B13" w:rsidP="00F6670E">
            <w:pPr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>Конкурс рисунков на лучшее отображение государственного герба ( отв. кл. рук., педагог-организатор Молчанова И.Л.)</w:t>
            </w: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:rsidR="00911B13" w:rsidRPr="00670415" w:rsidRDefault="00911B13" w:rsidP="00F6670E">
            <w:pPr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>Литературно музыкальная композиция «Мы о них забывать не должны» (отв. 5 «А» Коляго Л.А)</w:t>
            </w:r>
          </w:p>
          <w:p w:rsidR="00911B13" w:rsidRPr="00670415" w:rsidRDefault="00911B13" w:rsidP="00F6670E">
            <w:pPr>
              <w:rPr>
                <w:sz w:val="28"/>
                <w:szCs w:val="28"/>
              </w:rPr>
            </w:pPr>
          </w:p>
          <w:p w:rsidR="00911B13" w:rsidRPr="00670415" w:rsidRDefault="00911B13" w:rsidP="00F6670E">
            <w:pPr>
              <w:rPr>
                <w:sz w:val="36"/>
                <w:szCs w:val="36"/>
              </w:rPr>
            </w:pPr>
          </w:p>
        </w:tc>
        <w:tc>
          <w:tcPr>
            <w:tcW w:w="2957" w:type="dxa"/>
          </w:tcPr>
          <w:p w:rsidR="00911B13" w:rsidRPr="00670415" w:rsidRDefault="00911B13" w:rsidP="00F6670E">
            <w:pPr>
              <w:rPr>
                <w:sz w:val="36"/>
                <w:szCs w:val="36"/>
              </w:rPr>
            </w:pPr>
            <w:r w:rsidRPr="00670415">
              <w:rPr>
                <w:sz w:val="28"/>
                <w:szCs w:val="28"/>
              </w:rPr>
              <w:t>Устный журнал «Государство – это мы.» ( ко Дню государственной символики). (отв. кл. рук.)</w:t>
            </w:r>
          </w:p>
        </w:tc>
        <w:tc>
          <w:tcPr>
            <w:tcW w:w="2958" w:type="dxa"/>
          </w:tcPr>
          <w:p w:rsidR="00911B13" w:rsidRPr="00670415" w:rsidRDefault="00911B13" w:rsidP="00F6670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Трудовой десант.</w:t>
            </w:r>
          </w:p>
          <w:p w:rsidR="00911B13" w:rsidRPr="00670415" w:rsidRDefault="00911B13" w:rsidP="00F6670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(отв. классные руководители.).</w:t>
            </w:r>
          </w:p>
          <w:p w:rsidR="00911B13" w:rsidRPr="00670415" w:rsidRDefault="00911B13" w:rsidP="00F6670E">
            <w:pPr>
              <w:rPr>
                <w:b/>
                <w:bCs/>
                <w:sz w:val="36"/>
                <w:szCs w:val="36"/>
              </w:rPr>
            </w:pPr>
          </w:p>
        </w:tc>
      </w:tr>
      <w:tr w:rsidR="00911B13">
        <w:tc>
          <w:tcPr>
            <w:tcW w:w="2957" w:type="dxa"/>
          </w:tcPr>
          <w:p w:rsidR="00911B13" w:rsidRPr="00670415" w:rsidRDefault="00911B13" w:rsidP="00F6670E">
            <w:pPr>
              <w:rPr>
                <w:b/>
                <w:bCs/>
                <w:sz w:val="36"/>
                <w:szCs w:val="36"/>
              </w:rPr>
            </w:pPr>
            <w:r w:rsidRPr="00670415">
              <w:rPr>
                <w:sz w:val="28"/>
                <w:szCs w:val="28"/>
              </w:rPr>
              <w:t>8 – 11 классы</w:t>
            </w:r>
          </w:p>
        </w:tc>
        <w:tc>
          <w:tcPr>
            <w:tcW w:w="2957" w:type="dxa"/>
          </w:tcPr>
          <w:p w:rsidR="00911B13" w:rsidRPr="00670415" w:rsidRDefault="00911B13" w:rsidP="00F6670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«Что? Где? Когда?(в рамках гражданско-патриотического воспитания) отв. педагог-организатор Молчанова И.Л.</w:t>
            </w:r>
          </w:p>
        </w:tc>
        <w:tc>
          <w:tcPr>
            <w:tcW w:w="2957" w:type="dxa"/>
            <w:tcBorders>
              <w:top w:val="single" w:sz="4" w:space="0" w:color="auto"/>
              <w:bottom w:val="single" w:sz="4" w:space="0" w:color="auto"/>
            </w:tcBorders>
          </w:tcPr>
          <w:p w:rsidR="00911B13" w:rsidRPr="00670415" w:rsidRDefault="00911B13" w:rsidP="0099631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Праздник, посвящённый Дню Победы.</w:t>
            </w:r>
          </w:p>
          <w:p w:rsidR="00911B13" w:rsidRPr="00670415" w:rsidRDefault="00911B13" w:rsidP="0099631E">
            <w:pPr>
              <w:rPr>
                <w:b/>
                <w:bCs/>
                <w:sz w:val="36"/>
                <w:szCs w:val="36"/>
              </w:rPr>
            </w:pPr>
            <w:r w:rsidRPr="00670415">
              <w:rPr>
                <w:sz w:val="28"/>
                <w:szCs w:val="28"/>
              </w:rPr>
              <w:t>(отв. 8 «В» Хонякова Е.В., Быкова И.И., Молчанова И.Л.)</w:t>
            </w:r>
          </w:p>
        </w:tc>
        <w:tc>
          <w:tcPr>
            <w:tcW w:w="2957" w:type="dxa"/>
            <w:tcBorders>
              <w:top w:val="single" w:sz="4" w:space="0" w:color="auto"/>
              <w:bottom w:val="single" w:sz="4" w:space="0" w:color="auto"/>
            </w:tcBorders>
          </w:tcPr>
          <w:p w:rsidR="00911B13" w:rsidRPr="00670415" w:rsidRDefault="00911B13" w:rsidP="00F6670E">
            <w:pPr>
              <w:rPr>
                <w:sz w:val="28"/>
                <w:szCs w:val="28"/>
              </w:rPr>
            </w:pPr>
            <w:r w:rsidRPr="00670415">
              <w:rPr>
                <w:sz w:val="28"/>
                <w:szCs w:val="28"/>
              </w:rPr>
              <w:t>Спортладия  «Сем-Я»</w:t>
            </w:r>
          </w:p>
          <w:p w:rsidR="00911B13" w:rsidRPr="00670415" w:rsidRDefault="00911B13" w:rsidP="00F6670E">
            <w:pPr>
              <w:rPr>
                <w:sz w:val="36"/>
                <w:szCs w:val="36"/>
              </w:rPr>
            </w:pPr>
            <w:r w:rsidRPr="00670415">
              <w:rPr>
                <w:sz w:val="28"/>
                <w:szCs w:val="28"/>
              </w:rPr>
              <w:t>(отв. кл. рук., физруки)</w:t>
            </w:r>
          </w:p>
        </w:tc>
        <w:tc>
          <w:tcPr>
            <w:tcW w:w="2958" w:type="dxa"/>
          </w:tcPr>
          <w:p w:rsidR="00911B13" w:rsidRPr="00670415" w:rsidRDefault="00911B13" w:rsidP="00F6670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Трудовой десант.</w:t>
            </w:r>
          </w:p>
          <w:p w:rsidR="00911B13" w:rsidRPr="00670415" w:rsidRDefault="00911B13" w:rsidP="00F6670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(отв. классные руководители.).</w:t>
            </w:r>
          </w:p>
          <w:p w:rsidR="00911B13" w:rsidRPr="00670415" w:rsidRDefault="00911B13" w:rsidP="00F6670E">
            <w:pPr>
              <w:rPr>
                <w:b/>
                <w:bCs/>
                <w:sz w:val="36"/>
                <w:szCs w:val="36"/>
              </w:rPr>
            </w:pPr>
          </w:p>
        </w:tc>
      </w:tr>
      <w:tr w:rsidR="00911B13">
        <w:tc>
          <w:tcPr>
            <w:tcW w:w="14786" w:type="dxa"/>
            <w:gridSpan w:val="5"/>
          </w:tcPr>
          <w:p w:rsidR="00911B13" w:rsidRPr="00670415" w:rsidRDefault="00911B13" w:rsidP="00F6670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70415">
              <w:rPr>
                <w:rFonts w:ascii="Times New Roman" w:hAnsi="Times New Roman" w:cs="Times New Roman"/>
                <w:sz w:val="28"/>
                <w:szCs w:val="28"/>
              </w:rPr>
              <w:t>Выставка «Живопись против воины»</w:t>
            </w:r>
          </w:p>
        </w:tc>
      </w:tr>
    </w:tbl>
    <w:p w:rsidR="00911B13" w:rsidRPr="008B686F" w:rsidRDefault="00911B13" w:rsidP="001D6694">
      <w:pPr>
        <w:rPr>
          <w:b/>
          <w:bCs/>
          <w:sz w:val="36"/>
          <w:szCs w:val="36"/>
        </w:rPr>
      </w:pPr>
    </w:p>
    <w:p w:rsidR="00911B13" w:rsidRDefault="00911B13">
      <w:bookmarkStart w:id="0" w:name="_GoBack"/>
      <w:bookmarkEnd w:id="0"/>
    </w:p>
    <w:sectPr w:rsidR="00911B13" w:rsidSect="00FB7695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694"/>
    <w:rsid w:val="000A3C29"/>
    <w:rsid w:val="000D5EB5"/>
    <w:rsid w:val="00110E47"/>
    <w:rsid w:val="001D6694"/>
    <w:rsid w:val="00261234"/>
    <w:rsid w:val="00351404"/>
    <w:rsid w:val="0036153A"/>
    <w:rsid w:val="00361D64"/>
    <w:rsid w:val="00367DCA"/>
    <w:rsid w:val="00390054"/>
    <w:rsid w:val="003C503E"/>
    <w:rsid w:val="003D74E2"/>
    <w:rsid w:val="00412888"/>
    <w:rsid w:val="004A7E7E"/>
    <w:rsid w:val="004B36F7"/>
    <w:rsid w:val="004F722D"/>
    <w:rsid w:val="00604D73"/>
    <w:rsid w:val="00645FD9"/>
    <w:rsid w:val="00670415"/>
    <w:rsid w:val="0071145F"/>
    <w:rsid w:val="008B686F"/>
    <w:rsid w:val="008D3406"/>
    <w:rsid w:val="009002E6"/>
    <w:rsid w:val="00911B13"/>
    <w:rsid w:val="009348E1"/>
    <w:rsid w:val="0098690B"/>
    <w:rsid w:val="0099631E"/>
    <w:rsid w:val="009C3392"/>
    <w:rsid w:val="00A354C0"/>
    <w:rsid w:val="00A80AA9"/>
    <w:rsid w:val="00AB5BE1"/>
    <w:rsid w:val="00B24008"/>
    <w:rsid w:val="00BD43E8"/>
    <w:rsid w:val="00C00A7B"/>
    <w:rsid w:val="00C32FDF"/>
    <w:rsid w:val="00CB1AB6"/>
    <w:rsid w:val="00D93254"/>
    <w:rsid w:val="00E12006"/>
    <w:rsid w:val="00E271BB"/>
    <w:rsid w:val="00E430C3"/>
    <w:rsid w:val="00E4560E"/>
    <w:rsid w:val="00ED3045"/>
    <w:rsid w:val="00F51E16"/>
    <w:rsid w:val="00F6670E"/>
    <w:rsid w:val="00FB7695"/>
    <w:rsid w:val="00FE1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69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669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1D6694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5</Pages>
  <Words>795</Words>
  <Characters>4533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ПРОВЕДЕНИЯ МЕРОПРИЯТИЙ</dc:title>
  <dc:subject/>
  <dc:creator>Admin</dc:creator>
  <cp:keywords/>
  <dc:description/>
  <cp:lastModifiedBy>1</cp:lastModifiedBy>
  <cp:revision>2</cp:revision>
  <dcterms:created xsi:type="dcterms:W3CDTF">2013-04-07T18:30:00Z</dcterms:created>
  <dcterms:modified xsi:type="dcterms:W3CDTF">2013-04-07T18:30:00Z</dcterms:modified>
</cp:coreProperties>
</file>